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251A7" w14:textId="3B22A1BC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D974C2">
        <w:rPr>
          <w:rFonts w:cs="Arial"/>
        </w:rPr>
        <w:t>4302-01</w:t>
      </w:r>
      <w:r w:rsidR="00C1222A">
        <w:rPr>
          <w:rFonts w:cs="Arial"/>
        </w:rPr>
        <w:t>56</w:t>
      </w:r>
      <w:r w:rsidR="00D974C2">
        <w:rPr>
          <w:rFonts w:cs="Arial"/>
        </w:rPr>
        <w:t>/2024-2</w:t>
      </w:r>
    </w:p>
    <w:p w14:paraId="497089F0" w14:textId="2E5AC258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D974C2">
        <w:rPr>
          <w:rFonts w:cs="Arial"/>
        </w:rPr>
        <w:t>2024-</w:t>
      </w:r>
      <w:r w:rsidR="00C1222A">
        <w:rPr>
          <w:rFonts w:cs="Arial"/>
        </w:rPr>
        <w:t>3</w:t>
      </w:r>
      <w:r w:rsidR="00D974C2">
        <w:rPr>
          <w:rFonts w:cs="Arial"/>
        </w:rPr>
        <w:t>43</w:t>
      </w:r>
    </w:p>
    <w:p w14:paraId="58152902" w14:textId="7175DAB1" w:rsidR="003804FF" w:rsidRPr="00B0649C" w:rsidRDefault="003804FF" w:rsidP="003804FF">
      <w:pPr>
        <w:jc w:val="both"/>
        <w:rPr>
          <w:rFonts w:cs="Arial"/>
          <w:color w:val="A6A6A6" w:themeColor="background1" w:themeShade="A6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4A0EDCF2" w:rsidR="001F0BA2" w:rsidRDefault="001F0BA2" w:rsidP="001F0BA2">
      <w:pPr>
        <w:tabs>
          <w:tab w:val="left" w:pos="1083"/>
        </w:tabs>
        <w:rPr>
          <w:rFonts w:cs="Arial"/>
        </w:rPr>
      </w:pPr>
    </w:p>
    <w:p w14:paraId="373F1059" w14:textId="1E49F9D4" w:rsidR="00B607AA" w:rsidRDefault="00B607AA" w:rsidP="001F0BA2">
      <w:pPr>
        <w:tabs>
          <w:tab w:val="left" w:pos="1083"/>
        </w:tabs>
        <w:rPr>
          <w:rFonts w:cs="Arial"/>
        </w:rPr>
      </w:pPr>
    </w:p>
    <w:p w14:paraId="2BC59961" w14:textId="77777777" w:rsidR="00D974C2" w:rsidRPr="009D445E" w:rsidRDefault="00D974C2" w:rsidP="00D974C2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5699E438" w14:textId="77777777" w:rsidR="00D974C2" w:rsidRPr="002A5137" w:rsidRDefault="00D974C2" w:rsidP="00D974C2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68D52B35" w14:textId="77777777" w:rsidR="00D974C2" w:rsidRPr="002A5137" w:rsidRDefault="00D974C2" w:rsidP="00D974C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54E77B8D" w14:textId="77777777" w:rsidR="00D974C2" w:rsidRPr="002A5137" w:rsidRDefault="00D974C2" w:rsidP="00D974C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4F7BAE42" w14:textId="77777777" w:rsidR="00D974C2" w:rsidRPr="002A5137" w:rsidRDefault="00D974C2" w:rsidP="00D974C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56D8F23E" w14:textId="4D5865EB" w:rsidR="00D974C2" w:rsidRDefault="00D974C2" w:rsidP="00D974C2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534ACAC0" w14:textId="77777777" w:rsidR="00D974C2" w:rsidRDefault="00D974C2" w:rsidP="00D974C2">
      <w:pPr>
        <w:tabs>
          <w:tab w:val="left" w:pos="142"/>
        </w:tabs>
        <w:ind w:left="360"/>
        <w:jc w:val="both"/>
        <w:rPr>
          <w:rFonts w:cs="Arial"/>
        </w:rPr>
      </w:pPr>
    </w:p>
    <w:p w14:paraId="25CA2BAE" w14:textId="77777777" w:rsidR="00D974C2" w:rsidRDefault="00D974C2" w:rsidP="00D974C2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 w:rsidRPr="0020460F">
        <w:rPr>
          <w:rFonts w:ascii="Arial" w:hAnsi="Arial" w:cs="Arial"/>
          <w:b/>
        </w:rPr>
        <w:t>IZJAVA – DRUG</w:t>
      </w:r>
      <w:r>
        <w:rPr>
          <w:rFonts w:ascii="Arial" w:hAnsi="Arial" w:cs="Arial"/>
          <w:b/>
        </w:rPr>
        <w:t>I POGOJI</w:t>
      </w:r>
    </w:p>
    <w:p w14:paraId="57FA8947" w14:textId="77777777" w:rsidR="00D974C2" w:rsidRPr="000D322F" w:rsidRDefault="00D974C2" w:rsidP="00D974C2">
      <w:pPr>
        <w:tabs>
          <w:tab w:val="left" w:pos="142"/>
        </w:tabs>
        <w:ind w:left="360"/>
        <w:jc w:val="both"/>
        <w:rPr>
          <w:rFonts w:cs="Arial"/>
        </w:rPr>
      </w:pPr>
      <w:r w:rsidRPr="000D322F">
        <w:rPr>
          <w:rFonts w:cs="Arial"/>
        </w:rPr>
        <w:t>Izjavljamo, da nam v skladu s 35. členom Zakona o integriteti in preprečevanju korupcije (Uradni list RS, št. 69/11 - uradno prečiščeno besedilo, 158/2</w:t>
      </w:r>
      <w:r>
        <w:rPr>
          <w:rFonts w:cs="Arial"/>
        </w:rPr>
        <w:t xml:space="preserve">0, 3/22 - ZDeb, 16/23 - ZZPri) </w:t>
      </w:r>
      <w:r w:rsidRPr="000D322F">
        <w:rPr>
          <w:rFonts w:cs="Arial"/>
        </w:rPr>
        <w:t>ni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2A1630C7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42A94F" w14:textId="77777777" w:rsidR="0035307E" w:rsidRDefault="0035307E">
      <w:r>
        <w:separator/>
      </w:r>
    </w:p>
  </w:endnote>
  <w:endnote w:type="continuationSeparator" w:id="0">
    <w:p w14:paraId="715240EE" w14:textId="77777777" w:rsidR="0035307E" w:rsidRDefault="0035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EC153" w14:textId="47DB6162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974C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974C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E6C4EC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668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668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DC428" w14:textId="77777777" w:rsidR="0035307E" w:rsidRDefault="0035307E">
      <w:r>
        <w:separator/>
      </w:r>
    </w:p>
  </w:footnote>
  <w:footnote w:type="continuationSeparator" w:id="0">
    <w:p w14:paraId="7740ECA7" w14:textId="77777777" w:rsidR="0035307E" w:rsidRDefault="00353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3C40E71E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456602399">
    <w:abstractNumId w:val="5"/>
  </w:num>
  <w:num w:numId="2" w16cid:durableId="1185632543">
    <w:abstractNumId w:val="9"/>
  </w:num>
  <w:num w:numId="3" w16cid:durableId="1704286356">
    <w:abstractNumId w:val="4"/>
  </w:num>
  <w:num w:numId="4" w16cid:durableId="82997815">
    <w:abstractNumId w:val="2"/>
  </w:num>
  <w:num w:numId="5" w16cid:durableId="2040086823">
    <w:abstractNumId w:val="6"/>
  </w:num>
  <w:num w:numId="6" w16cid:durableId="1436511548">
    <w:abstractNumId w:val="0"/>
  </w:num>
  <w:num w:numId="7" w16cid:durableId="1948466005">
    <w:abstractNumId w:val="13"/>
  </w:num>
  <w:num w:numId="8" w16cid:durableId="1246496682">
    <w:abstractNumId w:val="10"/>
  </w:num>
  <w:num w:numId="9" w16cid:durableId="1712487214">
    <w:abstractNumId w:val="11"/>
  </w:num>
  <w:num w:numId="10" w16cid:durableId="426535505">
    <w:abstractNumId w:val="12"/>
  </w:num>
  <w:num w:numId="11" w16cid:durableId="1477264608">
    <w:abstractNumId w:val="7"/>
  </w:num>
  <w:num w:numId="12" w16cid:durableId="117187182">
    <w:abstractNumId w:val="14"/>
  </w:num>
  <w:num w:numId="13" w16cid:durableId="1446777332">
    <w:abstractNumId w:val="3"/>
  </w:num>
  <w:num w:numId="14" w16cid:durableId="233853028">
    <w:abstractNumId w:val="1"/>
  </w:num>
  <w:num w:numId="15" w16cid:durableId="2115397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5307E"/>
    <w:rsid w:val="00357739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47A4B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22A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974C2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68F7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8E8693-A25B-4BDA-845C-6EAF88B8E6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0AE470-B1F0-45B5-804D-F847EC77D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purl.org/dc/dcmitype/"/>
    <ds:schemaRef ds:uri="http://schemas.microsoft.com/office/infopath/2007/PartnerControls"/>
    <ds:schemaRef ds:uri="http://purl.org/dc/elements/1.1/"/>
    <ds:schemaRef ds:uri="6a4cc071-bd85-44c5-acc7-68a9b922d49c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64b5e79a-161e-4f4f-95e3-8c5cd0f50b65"/>
    <ds:schemaRef ds:uri="http://schemas.microsoft.com/office/2006/documentManagement/typ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11</TotalTime>
  <Pages>1</Pages>
  <Words>225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</cp:revision>
  <cp:lastPrinted>2016-01-04T14:36:00Z</cp:lastPrinted>
  <dcterms:created xsi:type="dcterms:W3CDTF">2023-03-24T13:54:00Z</dcterms:created>
  <dcterms:modified xsi:type="dcterms:W3CDTF">2024-09-24T09:26:00Z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